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59B" w:rsidRPr="00352AEC" w:rsidRDefault="00E4059B" w:rsidP="00E4059B">
      <w:pPr>
        <w:pStyle w:val="NoSpacing"/>
      </w:pPr>
      <w:r w:rsidRPr="00352AEC">
        <w:rPr>
          <w:u w:val="single"/>
        </w:rPr>
        <w:t>Lewis PHILIPS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fl.1405)</w:t>
      </w:r>
    </w:p>
    <w:p w:rsidR="00E4059B" w:rsidRPr="00352AEC" w:rsidRDefault="00E4059B" w:rsidP="00E4059B">
      <w:pPr>
        <w:pStyle w:val="NoSpacing"/>
      </w:pPr>
      <w:r w:rsidRPr="00352AEC">
        <w:t>Chaplain.</w:t>
      </w:r>
    </w:p>
    <w:p w:rsidR="00E4059B" w:rsidRPr="00352AEC" w:rsidRDefault="00E4059B" w:rsidP="00E4059B">
      <w:pPr>
        <w:pStyle w:val="NoSpacing"/>
      </w:pPr>
    </w:p>
    <w:p w:rsidR="00E4059B" w:rsidRPr="00352AEC" w:rsidRDefault="00E4059B" w:rsidP="00E4059B">
      <w:pPr>
        <w:pStyle w:val="NoSpacing"/>
      </w:pPr>
    </w:p>
    <w:p w:rsidR="00E4059B" w:rsidRPr="00352AEC" w:rsidRDefault="00E4059B" w:rsidP="00E4059B">
      <w:pPr>
        <w:pStyle w:val="NoSpacing"/>
      </w:pPr>
      <w:r w:rsidRPr="00352AEC">
        <w:t>30 May1405</w:t>
      </w:r>
      <w:r w:rsidRPr="00352AEC">
        <w:tab/>
        <w:t xml:space="preserve">He became Vicar of the church of </w:t>
      </w:r>
      <w:proofErr w:type="spellStart"/>
      <w:proofErr w:type="gramStart"/>
      <w:r w:rsidRPr="00352AEC">
        <w:t>St.John</w:t>
      </w:r>
      <w:proofErr w:type="spellEnd"/>
      <w:proofErr w:type="gramEnd"/>
      <w:r w:rsidRPr="00352AEC">
        <w:t xml:space="preserve"> the Baptist, </w:t>
      </w:r>
      <w:proofErr w:type="spellStart"/>
      <w:r w:rsidRPr="00352AEC">
        <w:t>Yarkhill</w:t>
      </w:r>
      <w:proofErr w:type="spellEnd"/>
      <w:r w:rsidRPr="00352AEC">
        <w:t>,</w:t>
      </w:r>
    </w:p>
    <w:p w:rsidR="00E4059B" w:rsidRPr="00352AEC" w:rsidRDefault="00E4059B" w:rsidP="00E4059B">
      <w:pPr>
        <w:pStyle w:val="NoSpacing"/>
      </w:pPr>
      <w:r w:rsidRPr="00352AEC">
        <w:tab/>
      </w:r>
      <w:r w:rsidRPr="00352AEC">
        <w:tab/>
        <w:t>Herefordshire.</w:t>
      </w:r>
    </w:p>
    <w:p w:rsidR="00E4059B" w:rsidRPr="00352AEC" w:rsidRDefault="00E4059B" w:rsidP="00E4059B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www.melocki.org.uk/diocese/Yarkhill.html</w:t>
        </w:r>
      </w:hyperlink>
      <w:r w:rsidRPr="00352AEC">
        <w:t>)</w:t>
      </w:r>
    </w:p>
    <w:p w:rsidR="00E4059B" w:rsidRPr="00352AEC" w:rsidRDefault="00E4059B" w:rsidP="00E4059B">
      <w:pPr>
        <w:pStyle w:val="NoSpacing"/>
      </w:pPr>
    </w:p>
    <w:p w:rsidR="00E4059B" w:rsidRPr="00352AEC" w:rsidRDefault="00E4059B" w:rsidP="00E4059B">
      <w:pPr>
        <w:pStyle w:val="NoSpacing"/>
      </w:pPr>
    </w:p>
    <w:p w:rsidR="00E4059B" w:rsidRPr="00352AEC" w:rsidRDefault="00E4059B" w:rsidP="00E4059B">
      <w:pPr>
        <w:pStyle w:val="NoSpacing"/>
      </w:pPr>
      <w:r w:rsidRPr="00352AEC">
        <w:t>13 January 2016</w:t>
      </w:r>
    </w:p>
    <w:p w:rsidR="006B2F86" w:rsidRPr="00E71FC3" w:rsidRDefault="00E405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59B" w:rsidRDefault="00E4059B" w:rsidP="00E71FC3">
      <w:pPr>
        <w:spacing w:after="0" w:line="240" w:lineRule="auto"/>
      </w:pPr>
      <w:r>
        <w:separator/>
      </w:r>
    </w:p>
  </w:endnote>
  <w:endnote w:type="continuationSeparator" w:id="0">
    <w:p w:rsidR="00E4059B" w:rsidRDefault="00E405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59B" w:rsidRDefault="00E4059B" w:rsidP="00E71FC3">
      <w:pPr>
        <w:spacing w:after="0" w:line="240" w:lineRule="auto"/>
      </w:pPr>
      <w:r>
        <w:separator/>
      </w:r>
    </w:p>
  </w:footnote>
  <w:footnote w:type="continuationSeparator" w:id="0">
    <w:p w:rsidR="00E4059B" w:rsidRDefault="00E405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59B"/>
    <w:rsid w:val="001A7C09"/>
    <w:rsid w:val="00577BD5"/>
    <w:rsid w:val="00656CBA"/>
    <w:rsid w:val="006A1F77"/>
    <w:rsid w:val="00733BE7"/>
    <w:rsid w:val="00AB52E8"/>
    <w:rsid w:val="00B16D3F"/>
    <w:rsid w:val="00BB41AC"/>
    <w:rsid w:val="00E4059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ED15C1-5702-4918-80A0-31B59F0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405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Yarkhi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2017-02-04T21:07:00Z</dcterms:created>
  <dcterms:modified xsi:type="dcterms:W3CDTF">2017-02-04T21:07:00Z</dcterms:modified>
</cp:coreProperties>
</file>